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2DC1A" w14:textId="77777777" w:rsidR="003C2900" w:rsidRDefault="003C2900" w:rsidP="003C29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Martin FERRERS</w:t>
      </w:r>
      <w:r>
        <w:rPr>
          <w:rFonts w:ascii="Times New Roman" w:hAnsi="Times New Roman" w:cs="Times New Roman"/>
        </w:rPr>
        <w:t xml:space="preserve">     (fl.1484)</w:t>
      </w:r>
    </w:p>
    <w:p w14:paraId="7B428EE2" w14:textId="77777777" w:rsidR="003C2900" w:rsidRDefault="003C2900" w:rsidP="003C2900">
      <w:pPr>
        <w:rPr>
          <w:rFonts w:ascii="Times New Roman" w:hAnsi="Times New Roman" w:cs="Times New Roman"/>
        </w:rPr>
      </w:pPr>
    </w:p>
    <w:p w14:paraId="43707235" w14:textId="78797C1F" w:rsidR="003C2900" w:rsidRDefault="003C2900" w:rsidP="003C2900">
      <w:pPr>
        <w:rPr>
          <w:rFonts w:ascii="Times New Roman" w:hAnsi="Times New Roman" w:cs="Times New Roman"/>
        </w:rPr>
      </w:pPr>
    </w:p>
    <w:p w14:paraId="080BAD20" w14:textId="77777777" w:rsidR="00681DA0" w:rsidRPr="00681DA0" w:rsidRDefault="00681DA0" w:rsidP="00681DA0">
      <w:pPr>
        <w:rPr>
          <w:rFonts w:ascii="Times New Roman" w:eastAsia="Calibri" w:hAnsi="Times New Roman" w:cs="Times New Roman"/>
        </w:rPr>
      </w:pPr>
      <w:r w:rsidRPr="00681DA0">
        <w:rPr>
          <w:rFonts w:ascii="Times New Roman" w:eastAsia="Calibri" w:hAnsi="Times New Roman" w:cs="Times New Roman"/>
        </w:rPr>
        <w:tab/>
        <w:t>1483</w:t>
      </w:r>
      <w:r w:rsidRPr="00681DA0">
        <w:rPr>
          <w:rFonts w:ascii="Times New Roman" w:eastAsia="Calibri" w:hAnsi="Times New Roman" w:cs="Times New Roman"/>
        </w:rPr>
        <w:tab/>
        <w:t>He made a plaint of debt against John Shelley of London,</w:t>
      </w:r>
    </w:p>
    <w:p w14:paraId="42FD4FA2" w14:textId="77777777" w:rsidR="00681DA0" w:rsidRPr="00681DA0" w:rsidRDefault="00681DA0" w:rsidP="00681DA0">
      <w:pPr>
        <w:rPr>
          <w:rFonts w:ascii="Times New Roman" w:eastAsia="Calibri" w:hAnsi="Times New Roman" w:cs="Times New Roman"/>
        </w:rPr>
      </w:pPr>
      <w:r w:rsidRPr="00681DA0">
        <w:rPr>
          <w:rFonts w:ascii="Times New Roman" w:eastAsia="Calibri" w:hAnsi="Times New Roman" w:cs="Times New Roman"/>
        </w:rPr>
        <w:tab/>
      </w:r>
      <w:r w:rsidRPr="00681DA0">
        <w:rPr>
          <w:rFonts w:ascii="Times New Roman" w:eastAsia="Calibri" w:hAnsi="Times New Roman" w:cs="Times New Roman"/>
        </w:rPr>
        <w:tab/>
        <w:t>gentleman(q.v.), and 21 others.</w:t>
      </w:r>
    </w:p>
    <w:p w14:paraId="679B9690" w14:textId="26325962" w:rsidR="00681DA0" w:rsidRPr="00681DA0" w:rsidRDefault="00681DA0" w:rsidP="003C2900">
      <w:pPr>
        <w:rPr>
          <w:rFonts w:ascii="Times New Roman" w:eastAsia="Calibri" w:hAnsi="Times New Roman" w:cs="Times New Roman"/>
        </w:rPr>
      </w:pPr>
      <w:r w:rsidRPr="00681DA0">
        <w:rPr>
          <w:rFonts w:ascii="Times New Roman" w:eastAsia="Calibri" w:hAnsi="Times New Roman" w:cs="Times New Roman"/>
        </w:rPr>
        <w:tab/>
      </w:r>
      <w:r w:rsidRPr="00681DA0">
        <w:rPr>
          <w:rFonts w:ascii="Times New Roman" w:eastAsia="Calibri" w:hAnsi="Times New Roman" w:cs="Times New Roman"/>
        </w:rPr>
        <w:tab/>
        <w:t>(</w:t>
      </w:r>
      <w:hyperlink r:id="rId6" w:history="1">
        <w:r w:rsidRPr="00681DA0">
          <w:rPr>
            <w:rFonts w:ascii="Times New Roman" w:eastAsia="Calibri" w:hAnsi="Times New Roman" w:cs="Times New Roman"/>
            <w:color w:val="0563C1"/>
            <w:u w:val="single"/>
          </w:rPr>
          <w:t>http://aalt.law.uh.edu/Indices/CP40Indices/CP40no883Pl.htm</w:t>
        </w:r>
      </w:hyperlink>
      <w:r w:rsidRPr="00681DA0">
        <w:rPr>
          <w:rFonts w:ascii="Times New Roman" w:eastAsia="Calibri" w:hAnsi="Times New Roman" w:cs="Times New Roman"/>
          <w:u w:val="single"/>
        </w:rPr>
        <w:t xml:space="preserve"> </w:t>
      </w:r>
      <w:r w:rsidRPr="00681DA0">
        <w:rPr>
          <w:rFonts w:ascii="Times New Roman" w:eastAsia="Calibri" w:hAnsi="Times New Roman" w:cs="Times New Roman"/>
        </w:rPr>
        <w:t>)</w:t>
      </w:r>
    </w:p>
    <w:p w14:paraId="4BDA29B4" w14:textId="77777777" w:rsidR="003C2900" w:rsidRDefault="003C2900" w:rsidP="003C29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Shelley of London, gentleman(q.v.)</w:t>
      </w:r>
    </w:p>
    <w:p w14:paraId="0B7EBF0D" w14:textId="77777777" w:rsidR="003C2900" w:rsidRDefault="003C2900" w:rsidP="003C29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17 others.</w:t>
      </w:r>
    </w:p>
    <w:p w14:paraId="18741557" w14:textId="5DDDA8C9" w:rsidR="003C2900" w:rsidRDefault="003C2900" w:rsidP="003C29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="00EB7EFC" w:rsidRPr="0086379A">
          <w:rPr>
            <w:rStyle w:val="Hyperlink"/>
            <w:rFonts w:ascii="Times New Roman" w:hAnsi="Times New Roman" w:cs="Times New Roman"/>
          </w:rPr>
          <w:t>http://aalt.law.uh.edl.u/Indices/CP40Indices/CP40no888Pl.htm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B446517" w14:textId="77777777" w:rsidR="00EB7EFC" w:rsidRDefault="00EB7EFC" w:rsidP="00EB7E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William Hille(q.v.) made a plaint of trespass and taking against</w:t>
      </w:r>
    </w:p>
    <w:p w14:paraId="19E6F09C" w14:textId="77777777" w:rsidR="00EB7EFC" w:rsidRDefault="00EB7EFC" w:rsidP="00EB7E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Robert Stoddon of Hennock, Devon(q.v.), William Grene of</w:t>
      </w:r>
    </w:p>
    <w:p w14:paraId="4BA94E90" w14:textId="77777777" w:rsidR="00EB7EFC" w:rsidRDefault="00EB7EFC" w:rsidP="00EB7E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Hennock(q.v.), John Grene of Hennock(q.v.), Richard Kelwa of </w:t>
      </w:r>
    </w:p>
    <w:p w14:paraId="3937C580" w14:textId="77777777" w:rsidR="00EB7EFC" w:rsidRDefault="00EB7EFC" w:rsidP="00EB7E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Hennock(q.v.), Simon More of Bovey Tracey(q.v.), Stephen Grene of</w:t>
      </w:r>
    </w:p>
    <w:p w14:paraId="2BA09B83" w14:textId="77777777" w:rsidR="00EB7EFC" w:rsidRDefault="00EB7EFC" w:rsidP="00EB7E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Ashton(q.v.) and Richard Norton of Exeter(q.v.).</w:t>
      </w:r>
    </w:p>
    <w:p w14:paraId="3E9A217E" w14:textId="1ABBE56E" w:rsidR="00EB7EFC" w:rsidRDefault="00EB7EFC" w:rsidP="003C29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8636640" w14:textId="77777777" w:rsidR="003C2900" w:rsidRDefault="003C2900" w:rsidP="003C2900">
      <w:pPr>
        <w:rPr>
          <w:rFonts w:ascii="Times New Roman" w:hAnsi="Times New Roman" w:cs="Times New Roman"/>
        </w:rPr>
      </w:pPr>
    </w:p>
    <w:p w14:paraId="06F50273" w14:textId="2D759BF4" w:rsidR="003C2900" w:rsidRDefault="003C2900" w:rsidP="003C2900">
      <w:pPr>
        <w:rPr>
          <w:rFonts w:ascii="Times New Roman" w:hAnsi="Times New Roman" w:cs="Times New Roman"/>
        </w:rPr>
      </w:pPr>
    </w:p>
    <w:p w14:paraId="1991F3A8" w14:textId="13ECBE34" w:rsidR="00681DA0" w:rsidRDefault="00681DA0" w:rsidP="003C29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2020</w:t>
      </w:r>
    </w:p>
    <w:p w14:paraId="7C498D34" w14:textId="41763FD6" w:rsidR="00EB7EFC" w:rsidRDefault="00EB7EFC" w:rsidP="003C29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 July 2021</w:t>
      </w:r>
    </w:p>
    <w:p w14:paraId="006BA01E" w14:textId="77777777" w:rsidR="006B2F86" w:rsidRPr="00E71FC3" w:rsidRDefault="00EB7EFC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AC904" w14:textId="77777777" w:rsidR="003C2900" w:rsidRDefault="003C2900" w:rsidP="00E71FC3">
      <w:r>
        <w:separator/>
      </w:r>
    </w:p>
  </w:endnote>
  <w:endnote w:type="continuationSeparator" w:id="0">
    <w:p w14:paraId="32B5585C" w14:textId="77777777" w:rsidR="003C2900" w:rsidRDefault="003C290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3A23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A4410" w14:textId="77777777" w:rsidR="003C2900" w:rsidRDefault="003C2900" w:rsidP="00E71FC3">
      <w:r>
        <w:separator/>
      </w:r>
    </w:p>
  </w:footnote>
  <w:footnote w:type="continuationSeparator" w:id="0">
    <w:p w14:paraId="6EB72498" w14:textId="77777777" w:rsidR="003C2900" w:rsidRDefault="003C290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900"/>
    <w:rsid w:val="001A7C09"/>
    <w:rsid w:val="003C2900"/>
    <w:rsid w:val="00577BD5"/>
    <w:rsid w:val="00656CBA"/>
    <w:rsid w:val="00681DA0"/>
    <w:rsid w:val="006A1F77"/>
    <w:rsid w:val="00733BE7"/>
    <w:rsid w:val="00AB52E8"/>
    <w:rsid w:val="00B16D3F"/>
    <w:rsid w:val="00BB41AC"/>
    <w:rsid w:val="00E71FC3"/>
    <w:rsid w:val="00EB7EF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C4C13"/>
  <w15:chartTrackingRefBased/>
  <w15:docId w15:val="{A15EB520-98D5-43FC-A648-E3715A241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90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B7E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E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l.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2017-10-20T20:45:00Z</dcterms:created>
  <dcterms:modified xsi:type="dcterms:W3CDTF">2021-07-02T09:42:00Z</dcterms:modified>
</cp:coreProperties>
</file>